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625" w:rsidRDefault="00462F9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1573F2" w:rsidRPr="001573F2">
        <w:rPr>
          <w:rFonts w:cs="Arial"/>
          <w:b/>
          <w:sz w:val="24"/>
          <w:szCs w:val="24"/>
        </w:rPr>
        <w:t>101</w:t>
      </w:r>
      <w:r>
        <w:rPr>
          <w:b/>
          <w:i/>
          <w:sz w:val="28"/>
        </w:rPr>
        <w:tab/>
        <w:t>R5-23</w:t>
      </w:r>
      <w:r w:rsidR="001573F2">
        <w:rPr>
          <w:b/>
          <w:i/>
          <w:sz w:val="28"/>
        </w:rPr>
        <w:t>6293</w:t>
      </w:r>
    </w:p>
    <w:p w:rsidR="002B0903" w:rsidRDefault="002B0903" w:rsidP="002B090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693625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625" w:rsidRDefault="00462F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6</w:t>
            </w:r>
            <w:r>
              <w:rPr>
                <w:i/>
                <w:sz w:val="14"/>
              </w:rPr>
              <w:t>.0</w:t>
            </w:r>
          </w:p>
        </w:tc>
      </w:tr>
      <w:tr w:rsidR="00693625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25" w:rsidRDefault="00462F9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693625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693625" w:rsidRDefault="006936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693625" w:rsidRDefault="006936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3625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3625" w:rsidRDefault="00462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3625" w:rsidRDefault="00462F9C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2B0903" w:rsidRPr="002B0903">
              <w:t>PC3 NRCA CA_n3A-n28A-n41A</w:t>
            </w:r>
          </w:p>
        </w:tc>
      </w:tr>
      <w:tr w:rsidR="00693625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93625" w:rsidRDefault="006936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693625" w:rsidRDefault="006936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3625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3625" w:rsidRDefault="00462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693625" w:rsidRDefault="002B0903">
            <w:pPr>
              <w:pStyle w:val="CRCoverPage"/>
              <w:spacing w:after="0"/>
              <w:ind w:left="100"/>
            </w:pPr>
            <w:r w:rsidRPr="001E21A7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93625" w:rsidRDefault="006936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93625" w:rsidRDefault="00462F9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625" w:rsidRDefault="002B0903">
            <w:pPr>
              <w:pStyle w:val="CRCoverPage"/>
              <w:spacing w:after="0"/>
              <w:ind w:left="100"/>
            </w:pPr>
            <w:r w:rsidRPr="001E21A7">
              <w:t>2023-</w:t>
            </w:r>
            <w:r>
              <w:t>11</w:t>
            </w:r>
            <w:r w:rsidRPr="001E21A7">
              <w:t>-</w:t>
            </w:r>
            <w:r>
              <w:t>1</w:t>
            </w:r>
            <w:r w:rsidR="001D0C66">
              <w:t>6</w:t>
            </w:r>
            <w:bookmarkStart w:id="1" w:name="_GoBack"/>
            <w:bookmarkEnd w:id="1"/>
          </w:p>
        </w:tc>
      </w:tr>
    </w:tbl>
    <w:p w:rsidR="00693625" w:rsidRDefault="0069362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693625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93625">
        <w:tc>
          <w:tcPr>
            <w:tcW w:w="2226" w:type="dxa"/>
            <w:tcBorders>
              <w:left w:val="single" w:sz="4" w:space="0" w:color="auto"/>
            </w:tcBorders>
          </w:tcPr>
          <w:p w:rsidR="00693625" w:rsidRDefault="00462F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693625" w:rsidRDefault="00462F9C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693625" w:rsidRDefault="00462F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Pr="002B0903" w:rsidRDefault="002B0903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9362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93625" w:rsidRDefault="00462F9C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462F9C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9362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93625" w:rsidRDefault="0069362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93625" w:rsidRDefault="0069362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9362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93625" w:rsidRDefault="00462F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93625" w:rsidRDefault="00462F9C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462F9C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9362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93625" w:rsidRDefault="00462F9C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462F9C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9362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93625" w:rsidRDefault="00462F9C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462F9C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9362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93625" w:rsidRDefault="00462F9C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Pr="002B0903" w:rsidRDefault="002B0903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462F9C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9362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93625" w:rsidRDefault="0069362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93625" w:rsidRDefault="0069362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9362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93625" w:rsidRDefault="00462F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93625" w:rsidRDefault="00462F9C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462F9C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Pr="002B0903" w:rsidRDefault="002B0903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9362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93625" w:rsidRDefault="00462F9C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462F9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9362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93625" w:rsidRDefault="0069362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93625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3625" w:rsidRDefault="00462F9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693625" w:rsidRDefault="006936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93625" w:rsidRDefault="00462F9C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Default="002B0903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 w:rsidRPr="001938BC">
              <w:rPr>
                <w:rFonts w:eastAsia="游明朝" w:hint="eastAsia"/>
                <w:lang w:eastAsia="ja-JP"/>
              </w:rPr>
              <w:t>C</w:t>
            </w:r>
            <w:r w:rsidRPr="001938BC">
              <w:rPr>
                <w:rFonts w:eastAsia="游明朝"/>
                <w:lang w:eastAsia="ja-JP"/>
              </w:rPr>
              <w:t>A_n3A-n</w:t>
            </w:r>
            <w:r>
              <w:rPr>
                <w:rFonts w:eastAsia="游明朝"/>
                <w:lang w:eastAsia="ja-JP"/>
              </w:rPr>
              <w:t>28</w:t>
            </w:r>
            <w:r w:rsidRPr="001938BC">
              <w:rPr>
                <w:rFonts w:eastAsia="游明朝"/>
                <w:lang w:eastAsia="ja-JP"/>
              </w:rPr>
              <w:t>A</w:t>
            </w:r>
            <w:r>
              <w:rPr>
                <w:rFonts w:eastAsia="游明朝"/>
                <w:lang w:eastAsia="ja-JP"/>
              </w:rPr>
              <w:t>-n41A / -</w:t>
            </w:r>
          </w:p>
          <w:p w:rsidR="00135402" w:rsidRDefault="00384757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 w:rsidRPr="00135402">
              <w:rPr>
                <w:rFonts w:eastAsia="游明朝"/>
                <w:lang w:eastAsia="ja-JP"/>
              </w:rPr>
              <w:t>CA_n3A-n28A-n41A</w:t>
            </w:r>
            <w:r w:rsidR="00135402"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/</w:t>
            </w:r>
            <w:r w:rsidR="00135402"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CA_n3A-n28A</w:t>
            </w:r>
          </w:p>
          <w:p w:rsidR="00135402" w:rsidRDefault="00384757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 w:rsidRPr="00135402">
              <w:rPr>
                <w:rFonts w:eastAsia="游明朝"/>
                <w:lang w:eastAsia="ja-JP"/>
              </w:rPr>
              <w:t>CA_n3A-n28A-n41A</w:t>
            </w:r>
            <w:r w:rsidR="00135402"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/</w:t>
            </w:r>
            <w:r w:rsidR="00135402"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CA_n3A-n41A</w:t>
            </w:r>
          </w:p>
          <w:p w:rsidR="00384757" w:rsidRDefault="00384757">
            <w:pPr>
              <w:pStyle w:val="CRCoverPage"/>
              <w:spacing w:after="0"/>
              <w:rPr>
                <w:b/>
                <w:caps/>
              </w:rPr>
            </w:pPr>
            <w:r w:rsidRPr="00135402">
              <w:rPr>
                <w:rFonts w:eastAsia="游明朝"/>
                <w:lang w:eastAsia="ja-JP"/>
              </w:rPr>
              <w:t>CA_n3A-n28A-n41A</w:t>
            </w:r>
            <w:r w:rsidR="00135402"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/</w:t>
            </w:r>
            <w:r w:rsidR="00135402"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CA_n28A-n41A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</w:pPr>
          </w:p>
        </w:tc>
      </w:tr>
      <w:tr w:rsidR="00693625">
        <w:tc>
          <w:tcPr>
            <w:tcW w:w="2226" w:type="dxa"/>
            <w:tcBorders>
              <w:left w:val="single" w:sz="4" w:space="0" w:color="auto"/>
            </w:tcBorders>
          </w:tcPr>
          <w:p w:rsidR="00693625" w:rsidRDefault="006936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693625" w:rsidRDefault="0069362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93625" w:rsidRDefault="0069362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9362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693625" w:rsidRDefault="0069362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693625" w:rsidRDefault="0069362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93625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3625" w:rsidRDefault="00462F9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693625" w:rsidRDefault="006936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93625" w:rsidRDefault="00462F9C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3625" w:rsidRDefault="00462F9C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</w:pPr>
          </w:p>
        </w:tc>
      </w:tr>
      <w:tr w:rsidR="00693625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25" w:rsidRDefault="006936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693625" w:rsidRDefault="00693625">
      <w:pPr>
        <w:pStyle w:val="CRCoverPage"/>
        <w:rPr>
          <w:lang w:val="en-US"/>
        </w:rPr>
      </w:pPr>
    </w:p>
    <w:p w:rsidR="00693625" w:rsidRDefault="00462F9C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693625" w:rsidRDefault="00462F9C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:rsidR="00693625" w:rsidRDefault="00462F9C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693625" w:rsidRDefault="00462F9C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693625" w:rsidRDefault="00462F9C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693625" w:rsidRDefault="00462F9C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:rsidR="00693625" w:rsidRDefault="00462F9C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:rsidR="00693625" w:rsidRDefault="00462F9C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:rsidR="00693625" w:rsidRDefault="00462F9C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693625" w:rsidRDefault="00462F9C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:rsidR="00693625" w:rsidRDefault="00462F9C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:rsidR="00693625" w:rsidRDefault="00462F9C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  <w:t xml:space="preserve">Attach the completed WP (showing that the bands/configurations in scope of the CDS are </w:t>
      </w:r>
      <w:r>
        <w:rPr>
          <w:i/>
          <w:iCs/>
          <w:color w:val="FF0000"/>
          <w:lang w:val="en-US"/>
        </w:rPr>
        <w:lastRenderedPageBreak/>
        <w:t>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69362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371" w:rsidRDefault="00F00371">
      <w:pPr>
        <w:spacing w:after="0"/>
      </w:pPr>
      <w:r>
        <w:separator/>
      </w:r>
    </w:p>
  </w:endnote>
  <w:endnote w:type="continuationSeparator" w:id="0">
    <w:p w:rsidR="00F00371" w:rsidRDefault="00F003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625" w:rsidRDefault="00462F9C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371" w:rsidRDefault="00F00371">
      <w:pPr>
        <w:spacing w:after="0"/>
      </w:pPr>
      <w:r>
        <w:separator/>
      </w:r>
    </w:p>
  </w:footnote>
  <w:footnote w:type="continuationSeparator" w:id="0">
    <w:p w:rsidR="00F00371" w:rsidRDefault="00F003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625" w:rsidRDefault="00693625">
    <w:pPr>
      <w:pStyle w:val="afe"/>
    </w:pPr>
  </w:p>
  <w:p w:rsidR="00693625" w:rsidRDefault="00693625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5402"/>
    <w:rsid w:val="00137730"/>
    <w:rsid w:val="00137CC6"/>
    <w:rsid w:val="00142CAA"/>
    <w:rsid w:val="001573F2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0C66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0903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4757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2F9C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25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0371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F108F1"/>
  <w15:docId w15:val="{AA385842-B75D-4212-A0CF-3E60B0A84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rPr>
      <w:rFonts w:eastAsia="Times New Roman"/>
      <w:lang w:val="en-GB" w:eastAsia="en-US"/>
    </w:rPr>
  </w:style>
  <w:style w:type="character" w:customStyle="1" w:styleId="CRCoverPageZchn">
    <w:name w:val="CR Cover Page Zchn"/>
    <w:rsid w:val="002B09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9E5F84-BD6B-4D2C-81CA-BB7F2A770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11</cp:revision>
  <cp:lastPrinted>2020-02-05T15:54:00Z</cp:lastPrinted>
  <dcterms:created xsi:type="dcterms:W3CDTF">2022-09-02T09:30:00Z</dcterms:created>
  <dcterms:modified xsi:type="dcterms:W3CDTF">2023-11-16T22:42:00Z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1BACDE8F0766418EA2D7B493F6D1B5BB</vt:lpwstr>
  </property>
  <property fmtid="{D5CDD505-2E9C-101B-9397-08002B2CF9AE}" pid="4" name="ContentTypeId">
    <vt:lpwstr>0x0101003AA7AC0C743A294CADF60F661720E3E6</vt:lpwstr>
  </property>
</Properties>
</file>